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D7387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WYMONDESWOLD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67C5A016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239B65FB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A40209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EEE16B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504AB105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5C75DD10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AE9D42" w14:textId="77777777" w:rsidR="00371946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D3BCC7" w14:textId="05F37B09" w:rsidR="00371946" w:rsidRPr="004F290A" w:rsidRDefault="00371946" w:rsidP="003719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April 2021</w:t>
      </w:r>
    </w:p>
    <w:p w14:paraId="782319C4" w14:textId="16FDE2EE" w:rsidR="00BA00AB" w:rsidRPr="0037194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719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877E" w14:textId="77777777" w:rsidR="00371946" w:rsidRDefault="00371946" w:rsidP="009139A6">
      <w:r>
        <w:separator/>
      </w:r>
    </w:p>
  </w:endnote>
  <w:endnote w:type="continuationSeparator" w:id="0">
    <w:p w14:paraId="080A45AD" w14:textId="77777777" w:rsidR="00371946" w:rsidRDefault="003719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D8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204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8C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675D" w14:textId="77777777" w:rsidR="00371946" w:rsidRDefault="00371946" w:rsidP="009139A6">
      <w:r>
        <w:separator/>
      </w:r>
    </w:p>
  </w:footnote>
  <w:footnote w:type="continuationSeparator" w:id="0">
    <w:p w14:paraId="147FA181" w14:textId="77777777" w:rsidR="00371946" w:rsidRDefault="003719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06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2D8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22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946"/>
    <w:rsid w:val="000666E0"/>
    <w:rsid w:val="002510B7"/>
    <w:rsid w:val="0037194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991B6"/>
  <w15:chartTrackingRefBased/>
  <w15:docId w15:val="{5F19B04D-A74E-42E1-9A8E-457A533D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2021-04-29T10:13:00Z</dcterms:created>
  <dcterms:modified xsi:type="dcterms:W3CDTF">2021-04-29T10:14:00Z</dcterms:modified>
</cp:coreProperties>
</file>